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AF40F2" w:rsidRPr="009C231F" w:rsidRDefault="00AF40F2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 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 осуществления муниципального земельного контроля»</w:t>
      </w:r>
    </w:p>
    <w:p w:rsidR="00AF40F2" w:rsidRPr="009C231F" w:rsidRDefault="00AF40F2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В соответствии 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района </w:t>
      </w:r>
      <w:r w:rsidRPr="009C231F">
        <w:rPr>
          <w:rFonts w:ascii="Times New Roman" w:hAnsi="Times New Roman"/>
          <w:b/>
          <w:sz w:val="24"/>
          <w:szCs w:val="24"/>
        </w:rPr>
        <w:t xml:space="preserve"> 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осуществления муниципального земельного контроля</w:t>
      </w:r>
      <w:r w:rsidRPr="009C231F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нормативный  правовой 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 района: г. Унеча,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 прошел процедуру оценки регулирующего воздействия.</w:t>
      </w:r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AF40F2" w:rsidRPr="009C231F" w:rsidRDefault="00AF40F2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18 июня по 02 июля 2019 года.</w:t>
      </w:r>
    </w:p>
    <w:p w:rsidR="00AF40F2" w:rsidRPr="009C231F" w:rsidRDefault="00AF40F2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03.07.2019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4C6B39">
          <w:rPr>
            <w:rStyle w:val="Hyperlink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AF40F2" w:rsidRPr="009C231F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AF40F2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AF40F2" w:rsidRDefault="00AF40F2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 июня 2019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AF40F2" w:rsidRPr="009C231F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AF40F2" w:rsidRPr="009C231F" w:rsidRDefault="00AF40F2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AF40F2" w:rsidRPr="009C231F" w:rsidRDefault="00AF40F2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способствующих их введению, а также положений,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приводящих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МО «Унечский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C231F">
        <w:rPr>
          <w:rFonts w:ascii="Times New Roman" w:hAnsi="Times New Roman"/>
          <w:sz w:val="24"/>
          <w:szCs w:val="24"/>
        </w:rPr>
        <w:t xml:space="preserve">И.М.Волкович                                      </w:t>
      </w: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Default="00AF40F2">
      <w:pPr>
        <w:rPr>
          <w:rFonts w:ascii="Times New Roman" w:hAnsi="Times New Roman"/>
          <w:sz w:val="28"/>
          <w:szCs w:val="28"/>
        </w:rPr>
      </w:pPr>
    </w:p>
    <w:p w:rsidR="00AF40F2" w:rsidRPr="00412298" w:rsidRDefault="00AF40F2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19.06</w:t>
      </w:r>
      <w:r w:rsidRPr="00412298">
        <w:rPr>
          <w:rFonts w:ascii="Times New Roman" w:hAnsi="Times New Roman"/>
          <w:sz w:val="22"/>
          <w:szCs w:val="22"/>
        </w:rPr>
        <w:t>.2019г.</w:t>
      </w:r>
    </w:p>
    <w:p w:rsidR="00AF40F2" w:rsidRDefault="00AF40F2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Ж.Н.Новикова</w:t>
      </w:r>
    </w:p>
    <w:p w:rsidR="00AF40F2" w:rsidRPr="00E2680C" w:rsidRDefault="00AF40F2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>
        <w:rPr>
          <w:rFonts w:ascii="Times New Roman" w:hAnsi="Times New Roman"/>
          <w:i/>
          <w:sz w:val="22"/>
          <w:szCs w:val="22"/>
        </w:rPr>
        <w:t>45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4</w:t>
      </w:r>
      <w:r w:rsidRPr="00E2680C">
        <w:rPr>
          <w:rFonts w:ascii="Times New Roman" w:hAnsi="Times New Roman"/>
          <w:i/>
          <w:sz w:val="22"/>
          <w:szCs w:val="22"/>
        </w:rPr>
        <w:t>7</w:t>
      </w:r>
      <w:bookmarkStart w:id="0" w:name="_GoBack"/>
      <w:bookmarkEnd w:id="0"/>
    </w:p>
    <w:sectPr w:rsidR="00AF40F2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0F2" w:rsidRDefault="00AF40F2" w:rsidP="0010696D">
      <w:r>
        <w:separator/>
      </w:r>
    </w:p>
  </w:endnote>
  <w:endnote w:type="continuationSeparator" w:id="0">
    <w:p w:rsidR="00AF40F2" w:rsidRDefault="00AF40F2" w:rsidP="0010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0F2" w:rsidRDefault="00AF40F2" w:rsidP="0010696D">
      <w:r>
        <w:separator/>
      </w:r>
    </w:p>
  </w:footnote>
  <w:footnote w:type="continuationSeparator" w:id="0">
    <w:p w:rsidR="00AF40F2" w:rsidRDefault="00AF40F2" w:rsidP="00106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87E"/>
    <w:rsid w:val="000018C8"/>
    <w:rsid w:val="0000705E"/>
    <w:rsid w:val="00016EE2"/>
    <w:rsid w:val="00023B18"/>
    <w:rsid w:val="00024353"/>
    <w:rsid w:val="000353AD"/>
    <w:rsid w:val="00070871"/>
    <w:rsid w:val="00102407"/>
    <w:rsid w:val="0010696D"/>
    <w:rsid w:val="00141CA5"/>
    <w:rsid w:val="00205D58"/>
    <w:rsid w:val="00206B5D"/>
    <w:rsid w:val="002652D2"/>
    <w:rsid w:val="00282BE8"/>
    <w:rsid w:val="00292977"/>
    <w:rsid w:val="002B3654"/>
    <w:rsid w:val="00304962"/>
    <w:rsid w:val="00311F7B"/>
    <w:rsid w:val="00320B7D"/>
    <w:rsid w:val="00335909"/>
    <w:rsid w:val="00362885"/>
    <w:rsid w:val="003757CD"/>
    <w:rsid w:val="003E29CE"/>
    <w:rsid w:val="00404827"/>
    <w:rsid w:val="00412298"/>
    <w:rsid w:val="004B7FF3"/>
    <w:rsid w:val="004C6B39"/>
    <w:rsid w:val="0053554F"/>
    <w:rsid w:val="00537D2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618E5"/>
    <w:rsid w:val="007747AA"/>
    <w:rsid w:val="00795018"/>
    <w:rsid w:val="007B07D7"/>
    <w:rsid w:val="007C006E"/>
    <w:rsid w:val="00801AB6"/>
    <w:rsid w:val="00811C94"/>
    <w:rsid w:val="00812E57"/>
    <w:rsid w:val="00813B5F"/>
    <w:rsid w:val="00824367"/>
    <w:rsid w:val="008428F9"/>
    <w:rsid w:val="008A33C1"/>
    <w:rsid w:val="008A6786"/>
    <w:rsid w:val="008D03C4"/>
    <w:rsid w:val="00905C39"/>
    <w:rsid w:val="00933BB7"/>
    <w:rsid w:val="0096087E"/>
    <w:rsid w:val="009C231F"/>
    <w:rsid w:val="009E0D6B"/>
    <w:rsid w:val="009F4930"/>
    <w:rsid w:val="00A1307A"/>
    <w:rsid w:val="00A72D33"/>
    <w:rsid w:val="00AB2729"/>
    <w:rsid w:val="00AF0414"/>
    <w:rsid w:val="00AF40F2"/>
    <w:rsid w:val="00B7157A"/>
    <w:rsid w:val="00B95B9D"/>
    <w:rsid w:val="00C501A0"/>
    <w:rsid w:val="00C75066"/>
    <w:rsid w:val="00CC5145"/>
    <w:rsid w:val="00CE3F85"/>
    <w:rsid w:val="00D359BD"/>
    <w:rsid w:val="00D53FE3"/>
    <w:rsid w:val="00E115EE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0696D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0696D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</TotalTime>
  <Pages>2</Pages>
  <Words>581</Words>
  <Characters>3315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Шанько Н.В.</cp:lastModifiedBy>
  <cp:revision>75</cp:revision>
  <cp:lastPrinted>2017-06-13T15:24:00Z</cp:lastPrinted>
  <dcterms:created xsi:type="dcterms:W3CDTF">2017-06-09T12:26:00Z</dcterms:created>
  <dcterms:modified xsi:type="dcterms:W3CDTF">2019-12-09T08:57:00Z</dcterms:modified>
</cp:coreProperties>
</file>